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50D8BC5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196757" w:rsidRPr="00196757">
        <w:t>10035269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F7A989D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196757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196757">
        <w:rPr>
          <w:rFonts w:cs="Arial"/>
          <w:szCs w:val="22"/>
        </w:rPr>
        <w:t>20.000,00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4B968221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96757">
        <w:rPr>
          <w:b w:val="0"/>
          <w:bCs w:val="0"/>
        </w:rPr>
        <w:t>10.000,00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3745B003" w:rsidR="00074A24" w:rsidRPr="006B4ABE" w:rsidRDefault="00074A24" w:rsidP="00074A24">
      <w:pPr>
        <w:pStyle w:val="Textkrper"/>
        <w:rPr>
          <w:bCs w:val="0"/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96757">
        <w:rPr>
          <w:b w:val="0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DC0CA8" w:rsidRPr="006B4ABE">
        <w:rPr>
          <w:bCs w:val="0"/>
        </w:rPr>
        <w:t>Capacity building and development of training modules on forest management</w:t>
      </w:r>
    </w:p>
    <w:bookmarkEnd w:id="42"/>
    <w:p w14:paraId="200EC6B6" w14:textId="2C677113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4D384A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4D384A" w:rsidRPr="004D384A">
        <w:rPr>
          <w:bCs w:val="0"/>
        </w:rPr>
        <w:t xml:space="preserve">in Southern Asia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1AD8427C" w14:textId="4C02F857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D1C82" w14:textId="77777777" w:rsidR="004E756E" w:rsidRDefault="004E756E" w:rsidP="00A637D0">
      <w:r>
        <w:separator/>
      </w:r>
    </w:p>
  </w:endnote>
  <w:endnote w:type="continuationSeparator" w:id="0">
    <w:p w14:paraId="6453961E" w14:textId="77777777" w:rsidR="004E756E" w:rsidRDefault="004E756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6D7E" w14:textId="77777777" w:rsidR="004E756E" w:rsidRDefault="004E756E" w:rsidP="00A637D0">
      <w:r>
        <w:separator/>
      </w:r>
    </w:p>
  </w:footnote>
  <w:footnote w:type="continuationSeparator" w:id="0">
    <w:p w14:paraId="3710D154" w14:textId="77777777" w:rsidR="004E756E" w:rsidRDefault="004E756E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4E756E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4E756E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4E756E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96757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384A"/>
    <w:rsid w:val="004D5B34"/>
    <w:rsid w:val="004D7137"/>
    <w:rsid w:val="004E020E"/>
    <w:rsid w:val="004E11DA"/>
    <w:rsid w:val="004E37B6"/>
    <w:rsid w:val="004E597C"/>
    <w:rsid w:val="004E5DA7"/>
    <w:rsid w:val="004E756E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4ABE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C0CA8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86E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00F5"/>
    <w:rsid w:val="00F650E6"/>
    <w:rsid w:val="00F6615A"/>
    <w:rsid w:val="00FD086E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1718</Words>
  <Characters>10825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Apel, Sibylle GIZ</cp:lastModifiedBy>
  <cp:revision>7</cp:revision>
  <cp:lastPrinted>2018-02-16T12:47:00Z</cp:lastPrinted>
  <dcterms:created xsi:type="dcterms:W3CDTF">2026-02-13T15:58:00Z</dcterms:created>
  <dcterms:modified xsi:type="dcterms:W3CDTF">2026-07-09T12:11:00Z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